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AE7A5" w14:textId="77777777" w:rsidR="00546D51" w:rsidRDefault="00546D51" w:rsidP="00546D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FRENSSH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B57F61" w14:textId="77777777" w:rsidR="00546D51" w:rsidRDefault="00546D51" w:rsidP="00546D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Seaton, Devon. Ship carpenter.</w:t>
      </w:r>
    </w:p>
    <w:p w14:paraId="6BE48F4B" w14:textId="77777777" w:rsidR="00546D51" w:rsidRDefault="00546D51" w:rsidP="00546D51">
      <w:pPr>
        <w:rPr>
          <w:rFonts w:ascii="Times New Roman" w:hAnsi="Times New Roman" w:cs="Times New Roman"/>
        </w:rPr>
      </w:pPr>
    </w:p>
    <w:p w14:paraId="3A5A0F08" w14:textId="77777777" w:rsidR="00546D51" w:rsidRDefault="00546D51" w:rsidP="00546D51">
      <w:pPr>
        <w:rPr>
          <w:rFonts w:ascii="Times New Roman" w:hAnsi="Times New Roman" w:cs="Times New Roman"/>
        </w:rPr>
      </w:pPr>
    </w:p>
    <w:p w14:paraId="2BFF7734" w14:textId="77777777" w:rsidR="00546D51" w:rsidRDefault="00546D51" w:rsidP="00546D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Sterre</w:t>
      </w:r>
      <w:proofErr w:type="spellEnd"/>
      <w:r>
        <w:rPr>
          <w:rFonts w:ascii="Times New Roman" w:hAnsi="Times New Roman" w:cs="Times New Roman"/>
        </w:rPr>
        <w:t>(q.v.) brought a plaint of incitement against him.</w:t>
      </w:r>
    </w:p>
    <w:p w14:paraId="028CE2CE" w14:textId="77777777" w:rsidR="00546D51" w:rsidRDefault="00546D51" w:rsidP="00546D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E5B54D" w14:textId="77777777" w:rsidR="00546D51" w:rsidRDefault="00546D51" w:rsidP="00546D51">
      <w:pPr>
        <w:rPr>
          <w:rFonts w:ascii="Times New Roman" w:hAnsi="Times New Roman" w:cs="Times New Roman"/>
        </w:rPr>
      </w:pPr>
    </w:p>
    <w:p w14:paraId="14693B38" w14:textId="77777777" w:rsidR="00546D51" w:rsidRDefault="00546D51" w:rsidP="00546D51">
      <w:pPr>
        <w:rPr>
          <w:rFonts w:ascii="Times New Roman" w:hAnsi="Times New Roman" w:cs="Times New Roman"/>
        </w:rPr>
      </w:pPr>
    </w:p>
    <w:p w14:paraId="2411A1A5" w14:textId="77777777" w:rsidR="00546D51" w:rsidRDefault="00546D51" w:rsidP="00546D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2019</w:t>
      </w:r>
    </w:p>
    <w:p w14:paraId="0344ADF9" w14:textId="77777777" w:rsidR="006B2F86" w:rsidRPr="00E71FC3" w:rsidRDefault="00546D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61D3A" w14:textId="77777777" w:rsidR="00546D51" w:rsidRDefault="00546D51" w:rsidP="00E71FC3">
      <w:r>
        <w:separator/>
      </w:r>
    </w:p>
  </w:endnote>
  <w:endnote w:type="continuationSeparator" w:id="0">
    <w:p w14:paraId="79ED00DC" w14:textId="77777777" w:rsidR="00546D51" w:rsidRDefault="00546D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4D3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2E852" w14:textId="77777777" w:rsidR="00546D51" w:rsidRDefault="00546D51" w:rsidP="00E71FC3">
      <w:r>
        <w:separator/>
      </w:r>
    </w:p>
  </w:footnote>
  <w:footnote w:type="continuationSeparator" w:id="0">
    <w:p w14:paraId="7FA06DFB" w14:textId="77777777" w:rsidR="00546D51" w:rsidRDefault="00546D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D51"/>
    <w:rsid w:val="001A7C09"/>
    <w:rsid w:val="00546D5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93D43"/>
  <w15:chartTrackingRefBased/>
  <w15:docId w15:val="{FC221400-D913-4B78-A091-A318C42CF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6D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6D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2019-01-31T20:53:00Z</dcterms:created>
  <dcterms:modified xsi:type="dcterms:W3CDTF">2019-01-31T20:54:00Z</dcterms:modified>
</cp:coreProperties>
</file>